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E25BE" w:rsidTr="00AE25BE" w14:paraId="61F84EC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5BE" w:rsidRDefault="00AE25BE" w14:paraId="76C6C932" w14:textId="2AEE1D6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25BE" w:rsidRDefault="00AE25BE" w14:paraId="4321680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E25BE" w:rsidRDefault="00AE25BE" w14:paraId="73A04E0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E25BE" w:rsidRDefault="00AE25BE" w14:paraId="67DE1D9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E25BE" w:rsidRDefault="00AE25BE" w14:paraId="4F21E26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AE25BE" w:rsidP="00AE25BE" w:rsidRDefault="00AE25BE" w14:paraId="0DF2362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E25BE" w:rsidP="00AE25BE" w:rsidRDefault="00AE25BE" w14:paraId="2015440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E25BE" w:rsidP="00AE25BE" w:rsidRDefault="00AE25BE" w14:paraId="6AE069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St-2490/2019</w:t>
      </w:r>
    </w:p>
    <w:p w:rsidR="00AE25BE" w:rsidP="00AE25BE" w:rsidRDefault="00AE25BE" w14:paraId="3E300E56" w14:textId="77777777">
      <w:pPr>
        <w:tabs>
          <w:tab w:val="left" w:pos="709"/>
        </w:tabs>
      </w:pPr>
      <w:r>
        <w:t xml:space="preserve"> </w:t>
      </w:r>
    </w:p>
    <w:p w:rsidR="00AE25BE" w:rsidP="00AE25BE" w:rsidRDefault="00AE25BE" w14:paraId="54A2C00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E25BE" w:rsidP="00AE25BE" w:rsidRDefault="00AE25BE" w14:paraId="02AE7F2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E25BE" w:rsidP="00AE25BE" w:rsidRDefault="00AE25BE" w14:paraId="7B50B921" w14:textId="77777777">
      <w:pPr>
        <w:tabs>
          <w:tab w:val="left" w:pos="709"/>
        </w:tabs>
      </w:pPr>
    </w:p>
    <w:p w:rsidR="00AE25BE" w:rsidP="00AE25BE" w:rsidRDefault="00AE25BE" w14:paraId="62DB2F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AE25BE" w:rsidP="00AE25BE" w:rsidRDefault="00AE25BE" w14:paraId="0DBA7D0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E25BE" w:rsidP="00AE25BE" w:rsidRDefault="00AE25BE" w14:paraId="465C01A3" w14:textId="77777777">
      <w:pPr>
        <w:tabs>
          <w:tab w:val="left" w:pos="709"/>
        </w:tabs>
      </w:pPr>
    </w:p>
    <w:p w:rsidR="00AE25BE" w:rsidP="00AE25BE" w:rsidRDefault="00AE25BE" w14:paraId="52B7A09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E25BE" w:rsidP="00AE25BE" w:rsidRDefault="00AE25BE" w14:paraId="699944B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E25BE" w:rsidP="00AE25BE" w:rsidRDefault="00AE25BE" w14:paraId="37EDAAE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E25BE" w:rsidP="00AE25BE" w:rsidRDefault="00AE25BE" w14:paraId="33C1F68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E25BE" w:rsidP="00AE25BE" w:rsidRDefault="00AE25BE" w14:paraId="331C2D28" w14:textId="77777777">
      <w:pPr>
        <w:tabs>
          <w:tab w:val="left" w:pos="709"/>
        </w:tabs>
      </w:pPr>
    </w:p>
    <w:p w:rsidR="00AE25BE" w:rsidP="00AE25BE" w:rsidRDefault="00AE25BE" w14:paraId="5AFD1845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AE25BE" w:rsidP="00AE25BE" w:rsidRDefault="00AE25BE" w14:paraId="3A98E682" w14:textId="77777777">
      <w:pPr>
        <w:tabs>
          <w:tab w:val="left" w:pos="709"/>
        </w:tabs>
        <w:jc w:val="both"/>
      </w:pPr>
    </w:p>
    <w:p w:rsidR="00AE25BE" w:rsidP="00AE25BE" w:rsidRDefault="00AE25BE" w14:paraId="16CFE218" w14:textId="77777777">
      <w:pPr>
        <w:tabs>
          <w:tab w:val="left" w:pos="709"/>
        </w:tabs>
      </w:pPr>
      <w:r>
        <w:t xml:space="preserve"> </w:t>
      </w:r>
      <w:r>
        <w:tab/>
        <w:t>17. St-2490/2019</w:t>
      </w:r>
    </w:p>
    <w:p w:rsidR="00AE25BE" w:rsidP="00AE25BE" w:rsidRDefault="00AE25BE" w14:paraId="40217687" w14:textId="77777777">
      <w:pPr>
        <w:tabs>
          <w:tab w:val="left" w:pos="709"/>
        </w:tabs>
      </w:pPr>
    </w:p>
    <w:p w:rsidR="00AE25BE" w:rsidP="00AE25BE" w:rsidRDefault="00AE25BE" w14:paraId="5ECD01A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E25BE" w:rsidP="00AE25BE" w:rsidRDefault="00AE25BE" w14:paraId="79C4E04B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E25BE" w:rsidP="00AE25BE" w:rsidRDefault="00AE25BE" w14:paraId="10DD96C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E25BE" w:rsidP="00AE25BE" w:rsidRDefault="00AE25BE" w14:paraId="1FEE41F6" w14:textId="77777777">
      <w:pPr>
        <w:tabs>
          <w:tab w:val="left" w:pos="709"/>
        </w:tabs>
        <w:jc w:val="both"/>
      </w:pPr>
    </w:p>
    <w:p w:rsidR="00AE25BE" w:rsidP="00AE25BE" w:rsidRDefault="00AE25BE" w14:paraId="126542E7" w14:textId="77777777">
      <w:pPr>
        <w:tabs>
          <w:tab w:val="left" w:pos="709"/>
        </w:tabs>
        <w:jc w:val="both"/>
      </w:pPr>
      <w:r>
        <w:t xml:space="preserve">protiv </w:t>
      </w:r>
    </w:p>
    <w:p w:rsidR="00AE25BE" w:rsidP="00AE25BE" w:rsidRDefault="00AE25BE" w14:paraId="51C444C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E25BE" w:rsidP="00AE25BE" w:rsidRDefault="00AE25BE" w14:paraId="71903EBE" w14:textId="77777777">
      <w:pPr>
        <w:tabs>
          <w:tab w:val="left" w:pos="709"/>
        </w:tabs>
        <w:ind w:left="708"/>
        <w:jc w:val="both"/>
      </w:pPr>
      <w:r>
        <w:tab/>
        <w:t xml:space="preserve">FULIJA PROM d.o.o. za trgovinu i usluge,Zagreb, Simona </w:t>
      </w:r>
      <w:proofErr w:type="spellStart"/>
      <w:r>
        <w:t>Gregorčića</w:t>
      </w:r>
      <w:proofErr w:type="spellEnd"/>
      <w:r>
        <w:t xml:space="preserve"> 10,</w:t>
      </w:r>
    </w:p>
    <w:p w:rsidR="00AE25BE" w:rsidP="00AE25BE" w:rsidRDefault="00AE25BE" w14:paraId="45C3E9CC" w14:textId="77777777">
      <w:pPr>
        <w:tabs>
          <w:tab w:val="left" w:pos="709"/>
        </w:tabs>
        <w:ind w:left="708"/>
        <w:jc w:val="both"/>
      </w:pPr>
      <w:r>
        <w:t>OIB: 32577873396</w:t>
      </w:r>
    </w:p>
    <w:p w:rsidR="00AE25BE" w:rsidP="00AE25BE" w:rsidRDefault="00AE25BE" w14:paraId="07ED0ACF" w14:textId="77777777">
      <w:pPr>
        <w:tabs>
          <w:tab w:val="left" w:pos="709"/>
        </w:tabs>
        <w:ind w:left="708"/>
        <w:jc w:val="both"/>
      </w:pPr>
    </w:p>
    <w:p w:rsidR="00AE25BE" w:rsidP="00AE25BE" w:rsidRDefault="00AE25BE" w14:paraId="2BC4568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E25BE" w:rsidP="00AE25BE" w:rsidRDefault="00AE25BE" w14:paraId="263957A2" w14:textId="77777777">
      <w:pPr>
        <w:tabs>
          <w:tab w:val="left" w:pos="709"/>
        </w:tabs>
        <w:jc w:val="both"/>
      </w:pPr>
    </w:p>
    <w:p w:rsidR="00AE25BE" w:rsidP="00AE25BE" w:rsidRDefault="00AE25BE" w14:paraId="3B0BEDD4" w14:textId="0BEAA23B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E25BE" w:rsidP="00AE25BE" w:rsidRDefault="00AE25BE" w14:paraId="53AFABA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E25BE" w:rsidP="00AE25BE" w:rsidRDefault="00AE25BE" w14:paraId="15589EC7" w14:textId="77777777">
      <w:pPr>
        <w:tabs>
          <w:tab w:val="left" w:pos="709"/>
        </w:tabs>
      </w:pPr>
    </w:p>
    <w:p w:rsidR="00AE25BE" w:rsidP="00AE25BE" w:rsidRDefault="00AE25BE" w14:paraId="03CFF6D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E25BE" w:rsidP="00AE25BE" w:rsidRDefault="00AE25BE" w14:paraId="5C3E231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E25BE" w:rsidP="00AE25BE" w:rsidRDefault="00AE25BE" w14:paraId="56D5535E" w14:textId="77777777">
      <w:pPr>
        <w:tabs>
          <w:tab w:val="left" w:pos="709"/>
        </w:tabs>
      </w:pPr>
    </w:p>
    <w:p w:rsidR="00AE25BE" w:rsidP="00AE25BE" w:rsidRDefault="00AE25BE" w14:paraId="50EC1C7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592C3E" w14:textId="00592C3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5B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25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25B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25B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25B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25B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E25B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25B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E25B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E2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5B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5B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5B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5B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E25B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B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397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2490</izvorni_sadrzaj>
    <derivirana_varijabla naziv="DomainObject.Predmet.Broj_1">2490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St-2490/2019</izvorni_sadrzaj>
    <derivirana_varijabla naziv="DomainObject.Predmet.OznakaBroj_1">St-2490/2019</derivirana_varijabla>
  </DomainObject.Predmet.OznakaBroj>
  <DomainObject.Predmet.OznakaBrojOptuznogAkta>
    <izvorni_sadrzaj>04-06-19-4331</izvorni_sadrzaj>
    <derivirana_varijabla naziv="DomainObject.Predmet.OznakaBrojOptuznogAkta_1">04-06-19-4331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FULIJA PROM d.o.o. za trgovinu i usluge</izvorni_sadrzaj>
    <derivirana_varijabla naziv="DomainObject.Predmet.ProtustrankaFormated_1">  FULIJA PROM d.o.o. za trgovinu i usluge</derivirana_varijabla>
  </DomainObject.Predmet.ProtustrankaFormated>
  <DomainObject.Predmet.ProtustrankaFormatedOIB>
    <izvorni_sadrzaj>  FULIJA PROM d.o.o. za trgovinu i usluge, OIB 32577873396</izvorni_sadrzaj>
    <derivirana_varijabla naziv="DomainObject.Predmet.ProtustrankaFormatedOIB_1">  FULIJA PROM d.o.o. za trgovinu i usluge, OIB 32577873396</derivirana_varijabla>
  </DomainObject.Predmet.ProtustrankaFormatedOIB>
  <DomainObject.Predmet.ProtustrankaFormatedWithAdress>
    <izvorni_sadrzaj> FULIJA PROM d.o.o. za trgovinu i usluge, Simona Gregorčića 10, 10000 Zagreb</izvorni_sadrzaj>
    <derivirana_varijabla naziv="DomainObject.Predmet.ProtustrankaFormatedWithAdress_1"> FULIJA PROM d.o.o. za trgovinu i usluge, Simona Gregorčića 10, 10000 Zagreb</derivirana_varijabla>
  </DomainObject.Predmet.ProtustrankaFormatedWithAdress>
  <DomainObject.Predmet.ProtustrankaFormatedWithAdressOIB>
    <izvorni_sadrzaj> FULIJA PROM d.o.o. za trgovinu i usluge, OIB 32577873396, Simona Gregorčića 10, 10000 Zagreb</izvorni_sadrzaj>
    <derivirana_varijabla naziv="DomainObject.Predmet.ProtustrankaFormatedWithAdressOIB_1"> FULIJA PROM d.o.o. za trgovinu i usluge, OIB 32577873396, Simona Gregorčića 10, 10000 Zagreb</derivirana_varijabla>
  </DomainObject.Predmet.ProtustrankaFormatedWithAdressOIB>
  <DomainObject.Predmet.ProtustrankaWithAdress>
    <izvorni_sadrzaj>FULIJA PROM d.o.o. za trgovinu i usluge Simona Gregorčića 10, 10000 Zagreb</izvorni_sadrzaj>
    <derivirana_varijabla naziv="DomainObject.Predmet.ProtustrankaWithAdress_1">FULIJA PROM d.o.o. za trgovinu i usluge Simona Gregorčića 10, 10000 Zagreb</derivirana_varijabla>
  </DomainObject.Predmet.ProtustrankaWithAdress>
  <DomainObject.Predmet.ProtustrankaWithAdressOIB>
    <izvorni_sadrzaj>FULIJA PROM d.o.o. za trgovinu i usluge, OIB 32577873396, Simona Gregorčića 10, 10000 Zagreb</izvorni_sadrzaj>
    <derivirana_varijabla naziv="DomainObject.Predmet.ProtustrankaWithAdressOIB_1">FULIJA PROM d.o.o. za trgovinu i usluge, OIB 32577873396, Simona Gregorčića 10, 10000 Zagreb</derivirana_varijabla>
  </DomainObject.Predmet.ProtustrankaWithAdressOIB>
  <DomainObject.Predmet.ProtustrankaNazivFormated>
    <izvorni_sadrzaj>FULIJA PROM d.o.o. za trgovinu i usluge</izvorni_sadrzaj>
    <derivirana_varijabla naziv="DomainObject.Predmet.ProtustrankaNazivFormated_1">FULIJA PROM d.o.o. za trgovinu i usluge</derivirana_varijabla>
  </DomainObject.Predmet.ProtustrankaNazivFormated>
  <DomainObject.Predmet.ProtustrankaNazivFormatedOIB>
    <izvorni_sadrzaj>FULIJA PROM d.o.o. za trgovinu i usluge, OIB 32577873396</izvorni_sadrzaj>
    <derivirana_varijabla naziv="DomainObject.Predmet.ProtustrankaNazivFormatedOIB_1">FULIJA PROM d.o.o. za trgovinu i usluge, OIB 32577873396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FULIJA PROM d.o.o. za trgovinu i usluge</item>
    </izvorni_sadrzaj>
    <derivirana_varijabla naziv="DomainObject.Predmet.ProtuStrankaListFormated_1">
      <item>FULIJA PROM d.o.o. za trgovinu i usluge</item>
    </derivirana_varijabla>
  </DomainObject.Predmet.ProtuStrankaListFormated>
  <DomainObject.Predmet.ProtuStrankaListFormatedOIB>
    <izvorni_sadrzaj>
      <item>FULIJA PROM d.o.o. za trgovinu i usluge, OIB 32577873396</item>
    </izvorni_sadrzaj>
    <derivirana_varijabla naziv="DomainObject.Predmet.ProtuStrankaListFormatedOIB_1">
      <item>FULIJA PROM d.o.o. za trgovinu i usluge, OIB 32577873396</item>
    </derivirana_varijabla>
  </DomainObject.Predmet.ProtuStrankaListFormatedOIB>
  <DomainObject.Predmet.ProtuStrankaListFormatedWithAdress>
    <izvorni_sadrzaj>
      <item>FULIJA PROM d.o.o. za trgovinu i usluge, Simona Gregorčića 10, 10000 Zagreb</item>
    </izvorni_sadrzaj>
    <derivirana_varijabla naziv="DomainObject.Predmet.ProtuStrankaListFormatedWithAdress_1">
      <item>FULIJA PROM d.o.o. za trgovinu i usluge, Simona Gregorčića 10, 10000 Zagreb</item>
    </derivirana_varijabla>
  </DomainObject.Predmet.ProtuStrankaListFormatedWithAdress>
  <DomainObject.Predmet.ProtuStrankaListFormatedWithAdressOIB>
    <izvorni_sadrzaj>
      <item>FULIJA PROM d.o.o. za trgovinu i usluge, OIB 32577873396, Simona Gregorčića 10, 10000 Zagreb</item>
    </izvorni_sadrzaj>
    <derivirana_varijabla naziv="DomainObject.Predmet.ProtuStrankaListFormatedWithAdressOIB_1">
      <item>FULIJA PROM d.o.o. za trgovinu i usluge, OIB 32577873396, Simona Gregorčića 10, 10000 Zagreb</item>
    </derivirana_varijabla>
  </DomainObject.Predmet.ProtuStrankaListFormatedWithAdressOIB>
  <DomainObject.Predmet.ProtuStrankaListNazivFormated>
    <izvorni_sadrzaj>
      <item>FULIJA PROM d.o.o. za trgovinu i usluge</item>
    </izvorni_sadrzaj>
    <derivirana_varijabla naziv="DomainObject.Predmet.ProtuStrankaListNazivFormated_1">
      <item>FULIJA PROM d.o.o. za trgovinu i usluge</item>
    </derivirana_varijabla>
  </DomainObject.Predmet.ProtuStrankaListNazivFormated>
  <DomainObject.Predmet.ProtuStrankaListNazivFormatedOIB>
    <izvorni_sadrzaj>
      <item>FULIJA PROM d.o.o. za trgovinu i usluge, OIB 32577873396</item>
    </izvorni_sadrzaj>
    <derivirana_varijabla naziv="DomainObject.Predmet.ProtuStrankaListNazivFormatedOIB_1">
      <item>FULIJA PROM d.o.o. za trgovinu i usluge, OIB 32577873396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FULIJA PROM d.o.o. za trgovinu i usluge</izvorni_sadrzaj>
    <derivirana_varijabla naziv="DomainObject.Predmet.ProtustrankaIDrugi_1">FULIJA PROM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FULIJA PROM d.o.o. za trgovinu i usluge, OIB 32577873396, Simona Gregorčića 10, 10000 Zagreb</izvorni_sadrzaj>
    <derivirana_varijabla naziv="DomainObject.Predmet.ProtustrankaIDrugiAdressOIB_1">FULIJA PROM d.o.o. za trgovinu i usluge, OIB 32577873396, Simona Gregorčića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FULIJA PROM d.o.o. za trgovinu i usluge</item>
      <item>Financijska agencija</item>
    </izvorni_sadrzaj>
    <derivirana_varijabla naziv="DomainObject.Predmet.SudioniciListNaziv_1">
      <item>FULIJA PROM d.o.o. za trgovinu i usluge</item>
      <item>Financijska agencija</item>
    </derivirana_varijabla>
  </DomainObject.Predmet.SudioniciListNaziv>
  <DomainObject.Predmet.SudioniciListAdressOIB>
    <izvorni_sadrzaj>
      <item>FULIJA PROM d.o.o. za trgovinu i usluge, OIB 32577873396, Simona Gregorčića 10,10000 Zagreb</item>
      <item>Financijska agencija, OIB 85821130368, TRG SVIBANJSKIH ŽRTAVA 1995. 1,10000 Zagreb</item>
    </izvorni_sadrzaj>
    <derivirana_varijabla naziv="DomainObject.Predmet.SudioniciListAdressOIB_1">
      <item>FULIJA PROM d.o.o. za trgovinu i usluge, OIB 32577873396, Simona Gregorčića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32577873396</item>
      <item>, OIB 85821130368</item>
    </izvorni_sadrzaj>
    <derivirana_varijabla naziv="DomainObject.Predmet.SudioniciListNazivOIB_1">
      <item>, OIB 32577873396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840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